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2382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2382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2382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2382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69282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2382C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2382C" w:rsidRPr="0022382C">
          <w:rPr>
            <w:bCs/>
          </w:rPr>
          <w:t>24</w:t>
        </w:r>
        <w:r w:rsidR="0022382C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692828" w:rsidRPr="0069282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692828" w:rsidRPr="00692828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692828" w:rsidRPr="00692828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692828" w:rsidRPr="00692828">
          <w:rPr>
            <w:u w:val="single"/>
          </w:rPr>
          <w:t xml:space="preserve"> 11091/030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692828" w:rsidRPr="00692828">
          <w:rPr>
            <w:rStyle w:val="aa"/>
          </w:rPr>
          <w:t xml:space="preserve"> Уборщик служебных помещений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692828" w:rsidRPr="00692828">
          <w:rPr>
            <w:rStyle w:val="aa"/>
          </w:rPr>
          <w:t xml:space="preserve"> отсутствует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692828" w:rsidRPr="0069282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2382C" w:rsidRPr="004B7CEF" w:rsidTr="004C53B3">
        <w:trPr>
          <w:jc w:val="center"/>
        </w:trPr>
        <w:tc>
          <w:tcPr>
            <w:tcW w:w="4678" w:type="dxa"/>
            <w:vAlign w:val="center"/>
          </w:tcPr>
          <w:p w:rsidR="0022382C" w:rsidRPr="004B7CEF" w:rsidRDefault="0022382C" w:rsidP="0022382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2382C" w:rsidRPr="004B7CEF" w:rsidRDefault="0022382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2382C" w:rsidRPr="004B7CEF" w:rsidRDefault="0022382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2382C" w:rsidRPr="004B7CEF" w:rsidRDefault="0022382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2382C" w:rsidRPr="004B7CEF" w:rsidRDefault="0022382C" w:rsidP="003367BB">
            <w:pPr>
              <w:pStyle w:val="a8"/>
            </w:pPr>
            <w:r>
              <w:t>± 0,5 %</w:t>
            </w:r>
          </w:p>
        </w:tc>
      </w:tr>
      <w:tr w:rsidR="0022382C" w:rsidRPr="004B7CEF" w:rsidTr="004C53B3">
        <w:trPr>
          <w:jc w:val="center"/>
        </w:trPr>
        <w:tc>
          <w:tcPr>
            <w:tcW w:w="4678" w:type="dxa"/>
            <w:vAlign w:val="center"/>
          </w:tcPr>
          <w:p w:rsidR="0022382C" w:rsidRDefault="0022382C" w:rsidP="0022382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2382C" w:rsidRDefault="0022382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2382C" w:rsidRDefault="0022382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2382C" w:rsidRDefault="0022382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2382C" w:rsidRDefault="0022382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2382C" w:rsidRPr="0022382C" w:rsidRDefault="00677762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2382C" w:rsidRPr="0022382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2382C" w:rsidRPr="0022382C" w:rsidRDefault="0022382C" w:rsidP="00AD14A4">
      <w:r w:rsidRPr="0022382C">
        <w:t>- ГН 2.2.5.1313-03 Предельно допустимые концентрации (ПДК) вредных веществ в воздухе рабочей зоны;</w:t>
      </w:r>
    </w:p>
    <w:p w:rsidR="0022382C" w:rsidRPr="0022382C" w:rsidRDefault="0022382C" w:rsidP="00AD14A4">
      <w:r w:rsidRPr="0022382C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22382C" w:rsidP="00AD14A4">
      <w:r w:rsidRPr="0022382C">
        <w:t>.</w:t>
      </w:r>
      <w:r w:rsidR="00677762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2382C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2382C" w:rsidRPr="004B7CEF" w:rsidTr="00FF386A">
        <w:trPr>
          <w:jc w:val="center"/>
        </w:trPr>
        <w:tc>
          <w:tcPr>
            <w:tcW w:w="3237" w:type="dxa"/>
            <w:vAlign w:val="center"/>
          </w:tcPr>
          <w:p w:rsidR="0022382C" w:rsidRPr="0022382C" w:rsidRDefault="0022382C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22382C" w:rsidRPr="004B7CEF" w:rsidRDefault="0022382C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2382C" w:rsidRPr="004B7CEF" w:rsidRDefault="0022382C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2382C" w:rsidRPr="004B7CEF" w:rsidRDefault="0022382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2382C" w:rsidRPr="004B7CEF" w:rsidRDefault="0022382C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2382C" w:rsidRPr="004B7CEF" w:rsidRDefault="0022382C" w:rsidP="00FF386A">
            <w:pPr>
              <w:pStyle w:val="a8"/>
            </w:pPr>
          </w:p>
        </w:tc>
      </w:tr>
      <w:tr w:rsidR="0022382C" w:rsidRPr="004B7CEF" w:rsidTr="00FF386A">
        <w:trPr>
          <w:jc w:val="center"/>
        </w:trPr>
        <w:tc>
          <w:tcPr>
            <w:tcW w:w="3237" w:type="dxa"/>
            <w:vAlign w:val="center"/>
          </w:tcPr>
          <w:p w:rsidR="0022382C" w:rsidRPr="0022382C" w:rsidRDefault="0022382C" w:rsidP="00FF386A">
            <w:pPr>
              <w:pStyle w:val="a8"/>
              <w:rPr>
                <w:i/>
              </w:rPr>
            </w:pPr>
            <w:bookmarkStart w:id="16" w:name="ko1_1462"/>
            <w:bookmarkEnd w:id="16"/>
            <w:r w:rsidRPr="0022382C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22382C" w:rsidRPr="004B7CEF" w:rsidRDefault="0022382C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22382C" w:rsidRPr="004B7CEF" w:rsidRDefault="0022382C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2382C" w:rsidRPr="004B7CEF" w:rsidRDefault="0022382C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2382C" w:rsidRPr="004B7CEF" w:rsidRDefault="0022382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2382C" w:rsidRPr="0022382C" w:rsidRDefault="0022382C" w:rsidP="00FF386A">
            <w:pPr>
              <w:pStyle w:val="a8"/>
            </w:pPr>
            <w:r w:rsidRPr="0022382C">
              <w:t>50</w:t>
            </w:r>
          </w:p>
        </w:tc>
      </w:tr>
    </w:tbl>
    <w:p w:rsidR="0022382C" w:rsidRDefault="0022382C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2382C" w:rsidRPr="0022382C">
          <w:rPr>
            <w:bCs/>
          </w:rPr>
          <w:t>-</w:t>
        </w:r>
        <w:r w:rsidR="0022382C" w:rsidRPr="0022382C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2382C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2382C" w:rsidTr="002238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2382C" w:rsidRDefault="0022382C" w:rsidP="00EF6C29">
            <w:pPr>
              <w:pStyle w:val="a8"/>
            </w:pPr>
            <w:r w:rsidRPr="0022382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2382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2382C" w:rsidRDefault="0022382C" w:rsidP="00EF6C29">
            <w:pPr>
              <w:pStyle w:val="a8"/>
            </w:pPr>
            <w:r w:rsidRPr="002238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2382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2382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2382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2382C" w:rsidRDefault="0022382C" w:rsidP="00EF6C29">
            <w:pPr>
              <w:pStyle w:val="a8"/>
            </w:pPr>
            <w:r w:rsidRPr="0022382C">
              <w:t>Митяева Ольга Александровна</w:t>
            </w:r>
          </w:p>
        </w:tc>
      </w:tr>
      <w:tr w:rsidR="00EF6C29" w:rsidRPr="0022382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2382C" w:rsidRDefault="0022382C" w:rsidP="00EF6C29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2382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2382C" w:rsidRDefault="0022382C" w:rsidP="00EF6C29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2382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2382C" w:rsidRDefault="0022382C" w:rsidP="00EF6C29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2382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2382C" w:rsidRDefault="0022382C" w:rsidP="00EF6C29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2382C" w:rsidTr="0022382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2382C" w:rsidRDefault="0022382C" w:rsidP="003367BB">
            <w:pPr>
              <w:pStyle w:val="a8"/>
            </w:pPr>
            <w:r w:rsidRPr="0022382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2382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2382C" w:rsidRDefault="0022382C" w:rsidP="003367BB">
            <w:pPr>
              <w:pStyle w:val="a8"/>
            </w:pPr>
            <w:r w:rsidRPr="002238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2382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2382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2382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2382C" w:rsidRDefault="0022382C" w:rsidP="003367BB">
            <w:pPr>
              <w:pStyle w:val="a8"/>
            </w:pPr>
            <w:r w:rsidRPr="0022382C">
              <w:t>Митяева Ольга Александровна</w:t>
            </w:r>
          </w:p>
        </w:tc>
      </w:tr>
      <w:tr w:rsidR="003367BB" w:rsidRPr="0022382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2382C" w:rsidRDefault="0022382C" w:rsidP="003367BB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2382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2382C" w:rsidRDefault="0022382C" w:rsidP="003367BB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2382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2382C" w:rsidRDefault="0022382C" w:rsidP="003367BB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2382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2382C" w:rsidRDefault="0022382C" w:rsidP="003367BB">
            <w:pPr>
              <w:pStyle w:val="a8"/>
              <w:rPr>
                <w:b/>
                <w:vertAlign w:val="superscript"/>
              </w:rPr>
            </w:pPr>
            <w:r w:rsidRPr="0022382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82C" w:rsidRDefault="0022382C" w:rsidP="0076042D">
      <w:pPr>
        <w:pStyle w:val="a9"/>
      </w:pPr>
      <w:r>
        <w:separator/>
      </w:r>
    </w:p>
  </w:endnote>
  <w:endnote w:type="continuationSeparator" w:id="0">
    <w:p w:rsidR="0022382C" w:rsidRDefault="0022382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928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677762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677762" w:rsidRPr="004C53B3">
            <w:rPr>
              <w:rStyle w:val="ad"/>
              <w:sz w:val="20"/>
              <w:szCs w:val="20"/>
            </w:rPr>
            <w:fldChar w:fldCharType="separate"/>
          </w:r>
          <w:r w:rsidR="00692828">
            <w:rPr>
              <w:rStyle w:val="ad"/>
              <w:noProof/>
              <w:sz w:val="20"/>
              <w:szCs w:val="20"/>
            </w:rPr>
            <w:t>1</w:t>
          </w:r>
          <w:r w:rsidR="00677762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92828" w:rsidRPr="00692828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82C" w:rsidRDefault="0022382C" w:rsidP="0076042D">
      <w:pPr>
        <w:pStyle w:val="a9"/>
      </w:pPr>
      <w:r>
        <w:separator/>
      </w:r>
    </w:p>
  </w:footnote>
  <w:footnote w:type="continuationSeparator" w:id="0">
    <w:p w:rsidR="0022382C" w:rsidRDefault="0022382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платных медицинских услуг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0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2C38555DE7435EB9702E41056E11FE"/>
    <w:docVar w:name="rm_id" w:val="161"/>
    <w:docVar w:name="rm_name" w:val=" Уборщик служебных помещений "/>
    <w:docVar w:name="rm_number" w:val=" 11091/030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480"/>
    <w:docVar w:name="tools" w:val=" Моющие средства "/>
    <w:docVar w:name="version" w:val="51"/>
  </w:docVars>
  <w:rsids>
    <w:rsidRoot w:val="00677762"/>
    <w:rsid w:val="00025683"/>
    <w:rsid w:val="00046815"/>
    <w:rsid w:val="0005566C"/>
    <w:rsid w:val="000D1F5B"/>
    <w:rsid w:val="00110025"/>
    <w:rsid w:val="001429B1"/>
    <w:rsid w:val="001607C8"/>
    <w:rsid w:val="001F4D8D"/>
    <w:rsid w:val="0022382C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77762"/>
    <w:rsid w:val="00692828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2016-11-24T11:47:00Z</dcterms:created>
  <dcterms:modified xsi:type="dcterms:W3CDTF">2016-11-25T06:23:00Z</dcterms:modified>
</cp:coreProperties>
</file>